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1089A" w14:textId="77777777" w:rsidR="00640EF0" w:rsidRDefault="00640EF0" w:rsidP="00640E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REGIBUS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5683B471" w14:textId="77777777" w:rsidR="00640EF0" w:rsidRDefault="00640EF0" w:rsidP="00640E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Papia. Living in London.</w:t>
      </w:r>
    </w:p>
    <w:p w14:paraId="15AE2B3F" w14:textId="77777777" w:rsidR="00640EF0" w:rsidRDefault="00640EF0" w:rsidP="00640E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BDBB58" w14:textId="77777777" w:rsidR="00640EF0" w:rsidRDefault="00640EF0" w:rsidP="00640E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C9064B" w14:textId="77777777" w:rsidR="00640EF0" w:rsidRDefault="00640EF0" w:rsidP="00640E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D035798" w14:textId="77777777" w:rsidR="00640EF0" w:rsidRDefault="00640EF0" w:rsidP="00640EF0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p.259)</w:t>
      </w:r>
    </w:p>
    <w:p w14:paraId="44442EDF" w14:textId="77777777" w:rsidR="00640EF0" w:rsidRDefault="00640EF0" w:rsidP="00640E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6C6F3E3" w14:textId="77777777" w:rsidR="00640EF0" w:rsidRDefault="00640EF0" w:rsidP="00640E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86FAE6" w14:textId="77777777" w:rsidR="00640EF0" w:rsidRDefault="00640EF0" w:rsidP="00640E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53FC34" w14:textId="77777777" w:rsidR="00640EF0" w:rsidRDefault="00640EF0" w:rsidP="00640E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2023</w:t>
      </w:r>
    </w:p>
    <w:p w14:paraId="5CD835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C602B" w14:textId="77777777" w:rsidR="00640EF0" w:rsidRDefault="00640EF0" w:rsidP="009139A6">
      <w:r>
        <w:separator/>
      </w:r>
    </w:p>
  </w:endnote>
  <w:endnote w:type="continuationSeparator" w:id="0">
    <w:p w14:paraId="61CC5785" w14:textId="77777777" w:rsidR="00640EF0" w:rsidRDefault="00640E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BA9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C12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456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769A3" w14:textId="77777777" w:rsidR="00640EF0" w:rsidRDefault="00640EF0" w:rsidP="009139A6">
      <w:r>
        <w:separator/>
      </w:r>
    </w:p>
  </w:footnote>
  <w:footnote w:type="continuationSeparator" w:id="0">
    <w:p w14:paraId="0C6CEBAD" w14:textId="77777777" w:rsidR="00640EF0" w:rsidRDefault="00640E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9B1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6CD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E0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EF0"/>
    <w:rsid w:val="000666E0"/>
    <w:rsid w:val="002510B7"/>
    <w:rsid w:val="005C130B"/>
    <w:rsid w:val="00640EF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2FCFD"/>
  <w15:chartTrackingRefBased/>
  <w15:docId w15:val="{02F06B67-DE48-43F6-B0B6-F4032715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EF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2023-12-04T20:35:00Z</dcterms:created>
  <dcterms:modified xsi:type="dcterms:W3CDTF">2023-12-04T20:36:00Z</dcterms:modified>
</cp:coreProperties>
</file>